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36358" w14:textId="77777777" w:rsidR="00E310B9" w:rsidRDefault="00E310B9" w:rsidP="00E310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0D27109F" w14:textId="77777777" w:rsidR="00E310B9" w:rsidRDefault="00E310B9" w:rsidP="00E310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B55BBC" w14:textId="77777777" w:rsidR="00E310B9" w:rsidRDefault="00E310B9" w:rsidP="00E310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8D0912" w14:textId="77777777" w:rsidR="00E310B9" w:rsidRDefault="00E310B9" w:rsidP="00E310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Leominster,</w:t>
      </w:r>
    </w:p>
    <w:p w14:paraId="03A1E636" w14:textId="77777777" w:rsidR="00E310B9" w:rsidRDefault="00E310B9" w:rsidP="00E310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Herefordshire, into lands of Sir Brian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Cornwaille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5096408" w14:textId="77777777" w:rsidR="00E310B9" w:rsidRDefault="00E310B9" w:rsidP="00E310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F5330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18-60)</w:t>
      </w:r>
    </w:p>
    <w:p w14:paraId="044F6C83" w14:textId="77777777" w:rsidR="00E310B9" w:rsidRDefault="00E310B9" w:rsidP="00E310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029CC0" w14:textId="77777777" w:rsidR="00E310B9" w:rsidRDefault="00E310B9" w:rsidP="00E310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4476AC" w14:textId="77777777" w:rsidR="00E310B9" w:rsidRDefault="00E310B9" w:rsidP="00E310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898751" w14:textId="77777777" w:rsidR="00E310B9" w:rsidRPr="00571186" w:rsidRDefault="00E310B9" w:rsidP="00E310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2022</w:t>
      </w:r>
    </w:p>
    <w:p w14:paraId="1AE461A9" w14:textId="0518F84F" w:rsidR="00BA00AB" w:rsidRPr="00E310B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310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AF2B4" w14:textId="77777777" w:rsidR="00E310B9" w:rsidRDefault="00E310B9" w:rsidP="009139A6">
      <w:r>
        <w:separator/>
      </w:r>
    </w:p>
  </w:endnote>
  <w:endnote w:type="continuationSeparator" w:id="0">
    <w:p w14:paraId="64987C94" w14:textId="77777777" w:rsidR="00E310B9" w:rsidRDefault="00E310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031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C0F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DA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340CC" w14:textId="77777777" w:rsidR="00E310B9" w:rsidRDefault="00E310B9" w:rsidP="009139A6">
      <w:r>
        <w:separator/>
      </w:r>
    </w:p>
  </w:footnote>
  <w:footnote w:type="continuationSeparator" w:id="0">
    <w:p w14:paraId="711A8472" w14:textId="77777777" w:rsidR="00E310B9" w:rsidRDefault="00E310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3A5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A4D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9E3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0B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310B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43A80"/>
  <w15:chartTrackingRefBased/>
  <w15:docId w15:val="{044E84B1-1DD8-4807-A1DB-2C7308171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310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2022-02-21T15:38:00Z</dcterms:created>
  <dcterms:modified xsi:type="dcterms:W3CDTF">2022-02-21T15:38:00Z</dcterms:modified>
</cp:coreProperties>
</file>